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Gervase de WIBFORD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20D0B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0D0B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0D0B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220D0B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lands held by the late Sir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20D0B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258F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21-30)</w:t>
      </w:r>
    </w:p>
    <w:p w:rsidR="00220D0B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0D0B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0D0B" w:rsidRPr="00220D0B" w:rsidRDefault="00220D0B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End w:id="0"/>
    </w:p>
    <w:sectPr w:rsidR="00220D0B" w:rsidRPr="00220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D0B" w:rsidRDefault="00220D0B" w:rsidP="00564E3C">
      <w:pPr>
        <w:spacing w:after="0" w:line="240" w:lineRule="auto"/>
      </w:pPr>
      <w:r>
        <w:separator/>
      </w:r>
    </w:p>
  </w:endnote>
  <w:endnote w:type="continuationSeparator" w:id="0">
    <w:p w:rsidR="00220D0B" w:rsidRDefault="00220D0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0D0B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D0B" w:rsidRDefault="00220D0B" w:rsidP="00564E3C">
      <w:pPr>
        <w:spacing w:after="0" w:line="240" w:lineRule="auto"/>
      </w:pPr>
      <w:r>
        <w:separator/>
      </w:r>
    </w:p>
  </w:footnote>
  <w:footnote w:type="continuationSeparator" w:id="0">
    <w:p w:rsidR="00220D0B" w:rsidRDefault="00220D0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D0B"/>
    <w:rsid w:val="00220D0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38550"/>
  <w15:chartTrackingRefBased/>
  <w15:docId w15:val="{AFD90777-115C-4062-8ADE-4CB35032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20D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2015-10-10T10:00:00Z</dcterms:created>
  <dcterms:modified xsi:type="dcterms:W3CDTF">2015-10-10T10:02:00Z</dcterms:modified>
</cp:coreProperties>
</file>